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3B881" w14:textId="310B74FA" w:rsidR="004F7841" w:rsidRPr="00003E3F" w:rsidRDefault="004F7841" w:rsidP="004F7841">
      <w:pPr>
        <w:jc w:val="left"/>
        <w:rPr>
          <w:color w:val="1DE800"/>
          <w:sz w:val="28"/>
          <w:szCs w:val="28"/>
        </w:rPr>
      </w:pPr>
      <w:r w:rsidRPr="00003E3F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CFB70F36C4F8244FAA2752EE63780B5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173A29FF" w14:textId="5AEA5148" w:rsidR="004F7841" w:rsidRPr="002528D7" w:rsidRDefault="004F7841" w:rsidP="004F7841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How to conduct a</w:t>
          </w:r>
          <w:r w:rsidR="00D36EC6">
            <w:rPr>
              <w:b/>
              <w:sz w:val="72"/>
              <w:szCs w:val="72"/>
            </w:rPr>
            <w:t xml:space="preserve"> Management Review Team Meeting</w:t>
          </w:r>
        </w:p>
      </w:sdtContent>
    </w:sdt>
    <w:p w14:paraId="2D69DC4D" w14:textId="40ECE784" w:rsidR="004F7841" w:rsidRPr="002528D7" w:rsidRDefault="00000000" w:rsidP="004F7841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B59A66417DC9FB428C49B5C36CE3BCBD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4F7841">
            <w:t xml:space="preserve">Conducting </w:t>
          </w:r>
          <w:r w:rsidR="00D36EC6">
            <w:t>Management Review Team Meetings</w:t>
          </w:r>
          <w:r w:rsidR="004F7841">
            <w:t>: a guide for Information Security Managers</w:t>
          </w:r>
        </w:sdtContent>
      </w:sdt>
    </w:p>
    <w:p w14:paraId="2D9B9735" w14:textId="21705967" w:rsidR="00FC7F36" w:rsidRDefault="004F7841" w:rsidP="004F7841">
      <w:pPr>
        <w:spacing w:after="160" w:line="259" w:lineRule="auto"/>
        <w:jc w:val="left"/>
      </w:pPr>
      <w:r>
        <w:br w:type="page"/>
      </w:r>
    </w:p>
    <w:p w14:paraId="4504A2F2" w14:textId="77777777" w:rsidR="00FC7F36" w:rsidRDefault="009D7C26" w:rsidP="001D0A89">
      <w:pPr>
        <w:pStyle w:val="Heading1"/>
        <w:jc w:val="center"/>
      </w:pPr>
      <w:bookmarkStart w:id="0" w:name="_Toc118536823"/>
      <w:r>
        <w:lastRenderedPageBreak/>
        <w:t xml:space="preserve">Document </w:t>
      </w:r>
      <w:r w:rsidR="00FC7F36">
        <w:t>Version Control</w:t>
      </w:r>
      <w:bookmarkEnd w:id="0"/>
    </w:p>
    <w:p w14:paraId="5DEBFDD2" w14:textId="77777777" w:rsidR="009D7C26" w:rsidRPr="009D7C26" w:rsidRDefault="009D7C26" w:rsidP="001D0A89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694B3A1A" w14:textId="77777777" w:rsidTr="00003E3F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1754E4F" w14:textId="77777777" w:rsidR="00FC7F36" w:rsidRPr="00A80F01" w:rsidRDefault="00FC7F36" w:rsidP="001D0A89">
            <w:pPr>
              <w:rPr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C4A118D" w14:textId="6E227904" w:rsidR="00FC7F36" w:rsidRPr="00A80F01" w:rsidRDefault="001A5BB8" w:rsidP="001D0A89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0903ACB" w14:textId="77777777" w:rsidR="00FC7F36" w:rsidRPr="00A80F01" w:rsidRDefault="001A5BB8" w:rsidP="001D0A89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82C5F27" w14:textId="77777777" w:rsidR="00FC7F36" w:rsidRPr="00A80F01" w:rsidRDefault="009D7C26" w:rsidP="001D0A89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Document Changes</w:t>
            </w:r>
          </w:p>
        </w:tc>
      </w:tr>
      <w:tr w:rsidR="00FC7F36" w:rsidRPr="00054F1E" w14:paraId="576F457E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0600D69C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6935C602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EFA226D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6D07986B" w14:textId="77777777" w:rsidR="001A5BB8" w:rsidRPr="009D7C26" w:rsidRDefault="00FC7F36" w:rsidP="001D0A89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4DE521AF" w14:textId="77777777" w:rsidTr="001A5BB8">
        <w:tc>
          <w:tcPr>
            <w:tcW w:w="747" w:type="dxa"/>
            <w:vAlign w:val="center"/>
          </w:tcPr>
          <w:p w14:paraId="62C9E018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5A6D314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BFCA8B8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E15776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57F3E119" w14:textId="77777777" w:rsidTr="001A5BB8">
        <w:tc>
          <w:tcPr>
            <w:tcW w:w="747" w:type="dxa"/>
            <w:vAlign w:val="center"/>
          </w:tcPr>
          <w:p w14:paraId="6A4A0BEA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5B80BF1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0AEE0A8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FED9180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B323347" w14:textId="77777777" w:rsidTr="001A5BB8">
        <w:tc>
          <w:tcPr>
            <w:tcW w:w="747" w:type="dxa"/>
            <w:vAlign w:val="center"/>
          </w:tcPr>
          <w:p w14:paraId="420F50D3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09C9933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2AE1E9A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CD8FB6D" w14:textId="77777777" w:rsidR="00FC7F36" w:rsidRPr="009D7C26" w:rsidRDefault="00FC7F36" w:rsidP="001D0A89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2611895" w14:textId="77777777" w:rsidTr="001A5BB8">
        <w:tc>
          <w:tcPr>
            <w:tcW w:w="747" w:type="dxa"/>
            <w:vAlign w:val="center"/>
          </w:tcPr>
          <w:p w14:paraId="5FE60AD9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73B21CB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28C1EFE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48DE398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2E8133C" w14:textId="77777777" w:rsidTr="001A5BB8">
        <w:tc>
          <w:tcPr>
            <w:tcW w:w="747" w:type="dxa"/>
            <w:vAlign w:val="center"/>
          </w:tcPr>
          <w:p w14:paraId="51F8E837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4F168E3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C519D50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0CDF86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E88FC9A" w14:textId="77777777" w:rsidTr="001A5BB8">
        <w:tc>
          <w:tcPr>
            <w:tcW w:w="747" w:type="dxa"/>
            <w:vAlign w:val="center"/>
          </w:tcPr>
          <w:p w14:paraId="4C36D2DE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E44620B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0722034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54A4D6C" w14:textId="77777777" w:rsidR="009D7C26" w:rsidRPr="009D7C26" w:rsidRDefault="009D7C26" w:rsidP="001D0A89">
            <w:pPr>
              <w:jc w:val="left"/>
              <w:rPr>
                <w:color w:val="000000" w:themeColor="text1"/>
              </w:rPr>
            </w:pPr>
          </w:p>
        </w:tc>
      </w:tr>
    </w:tbl>
    <w:p w14:paraId="784F8E03" w14:textId="77777777" w:rsidR="00FC7F36" w:rsidRDefault="00FC7F36" w:rsidP="001D0A89"/>
    <w:p w14:paraId="1F0802C7" w14:textId="77777777" w:rsidR="00FC7F36" w:rsidRDefault="00FC7F36" w:rsidP="001D0A89">
      <w:pPr>
        <w:pStyle w:val="Heading1"/>
        <w:jc w:val="center"/>
      </w:pPr>
      <w:r>
        <w:br w:type="page"/>
      </w:r>
      <w:bookmarkStart w:id="1" w:name="_Toc118536824"/>
      <w:r w:rsidR="009D7C26">
        <w:lastRenderedPageBreak/>
        <w:t>Document Contents Page</w:t>
      </w:r>
      <w:bookmarkEnd w:id="1"/>
    </w:p>
    <w:p w14:paraId="115F3F2C" w14:textId="77777777" w:rsidR="009D7C26" w:rsidRPr="009D7C26" w:rsidRDefault="009D7C26" w:rsidP="001D0A89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3409357A" w14:textId="754DB40C" w:rsidR="00003E3F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536823" w:history="1">
            <w:r w:rsidR="00003E3F" w:rsidRPr="003B2851">
              <w:rPr>
                <w:rStyle w:val="Hyperlink"/>
                <w:noProof/>
              </w:rPr>
              <w:t>Document Version Control</w:t>
            </w:r>
            <w:r w:rsidR="00003E3F">
              <w:rPr>
                <w:noProof/>
                <w:webHidden/>
              </w:rPr>
              <w:tab/>
            </w:r>
            <w:r w:rsidR="00003E3F">
              <w:rPr>
                <w:noProof/>
                <w:webHidden/>
              </w:rPr>
              <w:fldChar w:fldCharType="begin"/>
            </w:r>
            <w:r w:rsidR="00003E3F">
              <w:rPr>
                <w:noProof/>
                <w:webHidden/>
              </w:rPr>
              <w:instrText xml:space="preserve"> PAGEREF _Toc118536823 \h </w:instrText>
            </w:r>
            <w:r w:rsidR="00003E3F">
              <w:rPr>
                <w:noProof/>
                <w:webHidden/>
              </w:rPr>
            </w:r>
            <w:r w:rsidR="00003E3F">
              <w:rPr>
                <w:noProof/>
                <w:webHidden/>
              </w:rPr>
              <w:fldChar w:fldCharType="separate"/>
            </w:r>
            <w:r w:rsidR="00003E3F">
              <w:rPr>
                <w:noProof/>
                <w:webHidden/>
              </w:rPr>
              <w:t>2</w:t>
            </w:r>
            <w:r w:rsidR="00003E3F">
              <w:rPr>
                <w:noProof/>
                <w:webHidden/>
              </w:rPr>
              <w:fldChar w:fldCharType="end"/>
            </w:r>
          </w:hyperlink>
        </w:p>
        <w:p w14:paraId="6055487C" w14:textId="07116970" w:rsidR="00003E3F" w:rsidRDefault="00003E3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24" w:history="1">
            <w:r w:rsidRPr="003B2851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CA9B9B" w14:textId="539AF5F1" w:rsidR="00003E3F" w:rsidRDefault="00003E3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25" w:history="1">
            <w:r w:rsidRPr="003B2851">
              <w:rPr>
                <w:rStyle w:val="Hyperlink"/>
                <w:noProof/>
              </w:rPr>
              <w:t>ISO 27001 Clause 9.3 Management Review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C06BFD" w14:textId="3C6763E6" w:rsidR="00003E3F" w:rsidRDefault="00003E3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26" w:history="1">
            <w:r w:rsidRPr="003B2851">
              <w:rPr>
                <w:rStyle w:val="Hyperlink"/>
                <w:noProof/>
              </w:rPr>
              <w:t>How to conduct a Management Review Meeting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BAB36" w14:textId="3976E610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27" w:history="1">
            <w:r w:rsidRPr="003B2851">
              <w:rPr>
                <w:rStyle w:val="Hyperlink"/>
                <w:noProof/>
              </w:rPr>
              <w:t>Decide on Management Review Team attendees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442CF" w14:textId="43F4AF67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28" w:history="1">
            <w:r w:rsidRPr="003B2851">
              <w:rPr>
                <w:rStyle w:val="Hyperlink"/>
                <w:noProof/>
              </w:rPr>
              <w:t>Decide How Often to have a Management Review Meeting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3D358" w14:textId="5DFDF6AE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29" w:history="1">
            <w:r w:rsidRPr="003B2851">
              <w:rPr>
                <w:rStyle w:val="Hyperlink"/>
                <w:noProof/>
              </w:rPr>
              <w:t>Book Your Meeting(s)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FB021" w14:textId="3341B61D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30" w:history="1">
            <w:r w:rsidRPr="003B2851">
              <w:rPr>
                <w:rStyle w:val="Hyperlink"/>
                <w:noProof/>
              </w:rPr>
              <w:t>Meeting Duration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4E809" w14:textId="4C85F94B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31" w:history="1">
            <w:r w:rsidRPr="003B2851">
              <w:rPr>
                <w:rStyle w:val="Hyperlink"/>
                <w:noProof/>
              </w:rPr>
              <w:t>Prepare for the Management Review Meeting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C67976" w14:textId="7C2077D9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32" w:history="1">
            <w:r w:rsidRPr="003B2851">
              <w:rPr>
                <w:rStyle w:val="Hyperlink"/>
                <w:noProof/>
              </w:rPr>
              <w:t>Create your agenda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E75B0" w14:textId="0B5D2A48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33" w:history="1">
            <w:r w:rsidRPr="003B2851">
              <w:rPr>
                <w:rStyle w:val="Hyperlink"/>
                <w:noProof/>
              </w:rPr>
              <w:t>Send the Invite to the Management Review Team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5C843" w14:textId="5ED41F62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34" w:history="1">
            <w:r w:rsidRPr="003B2851">
              <w:rPr>
                <w:rStyle w:val="Hyperlink"/>
                <w:noProof/>
              </w:rPr>
              <w:t>Run The Meeting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C09EB1" w14:textId="7BBF5701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35" w:history="1">
            <w:r w:rsidRPr="003B2851">
              <w:rPr>
                <w:rStyle w:val="Hyperlink"/>
                <w:noProof/>
              </w:rPr>
              <w:t>Send out the minutes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949271" w14:textId="7BDBA983" w:rsidR="00003E3F" w:rsidRDefault="00003E3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536836" w:history="1">
            <w:r w:rsidRPr="003B2851">
              <w:rPr>
                <w:rStyle w:val="Hyperlink"/>
                <w:noProof/>
              </w:rPr>
              <w:t>Update Documents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_Toc118536836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7E0D3" w14:textId="74C2BDFB" w:rsidR="00FC7F36" w:rsidRDefault="00FC7F36" w:rsidP="001D0A89">
          <w:r>
            <w:rPr>
              <w:b/>
              <w:bCs/>
              <w:noProof/>
            </w:rPr>
            <w:fldChar w:fldCharType="end"/>
          </w:r>
        </w:p>
      </w:sdtContent>
    </w:sdt>
    <w:p w14:paraId="066425D6" w14:textId="77777777" w:rsidR="00D36EC6" w:rsidRDefault="00FC7F36" w:rsidP="001D0A89">
      <w:pPr>
        <w:pStyle w:val="Heading1"/>
      </w:pPr>
      <w:r>
        <w:br w:type="page"/>
      </w:r>
    </w:p>
    <w:p w14:paraId="21D4166D" w14:textId="77777777" w:rsidR="0046155B" w:rsidRDefault="0046155B" w:rsidP="0046155B">
      <w:pPr>
        <w:pStyle w:val="Heading1"/>
      </w:pPr>
      <w:bookmarkStart w:id="2" w:name="_Toc118536825"/>
      <w:r>
        <w:lastRenderedPageBreak/>
        <w:t>ISO 27001 Clause 9.3 Management Review</w:t>
      </w:r>
      <w:bookmarkEnd w:id="2"/>
    </w:p>
    <w:p w14:paraId="51FFF236" w14:textId="77777777" w:rsidR="0046155B" w:rsidRDefault="0046155B" w:rsidP="0046155B">
      <w:r>
        <w:t>Let us take a look at what the ISO 27001 requirement is for a management review before we step through the process of How to conduct a Management Review Team Meeting</w:t>
      </w:r>
    </w:p>
    <w:p w14:paraId="743E5C3E" w14:textId="77777777" w:rsidR="0046155B" w:rsidRDefault="0046155B" w:rsidP="0046155B">
      <w:r>
        <w:t>The ISO 27001 standard wants us to conduct regular, planned reviews of our information security management system to make sure that everything is working as it should. It is a fundamental part of the management system and as such it actually ticks a few of the ISO 27001 boxes. In particular it is address in ISO 27001 Clause 9.3 Management review and is one of the ISO 27001 mandatory documents.</w:t>
      </w:r>
    </w:p>
    <w:p w14:paraId="2FCA413D" w14:textId="77777777" w:rsidR="0046155B" w:rsidRDefault="0046155B" w:rsidP="0046155B">
      <w:r>
        <w:t>The output and result of the meeting is a record of decisions made and changes needed. It is a requirement to keep copies of the meetings as evidence. It does have a structure agenda as per the Management Review Team Agenda Template. In brief it covers tracking of objectives, monitoring results, risk management, continual improvement, audit results and feedback.</w:t>
      </w:r>
    </w:p>
    <w:p w14:paraId="06827B8B" w14:textId="56CA3F4A" w:rsidR="00BC5B9C" w:rsidRDefault="00BC5B9C" w:rsidP="0046155B">
      <w:r>
        <w:rPr>
          <w:noProof/>
        </w:rPr>
        <w:drawing>
          <wp:inline distT="0" distB="0" distL="0" distR="0" wp14:anchorId="27EAD1C7" wp14:editId="392516C6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5B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6ED08" w14:textId="77777777" w:rsidR="009F7680" w:rsidRDefault="009F7680" w:rsidP="00FC7F36">
      <w:pPr>
        <w:spacing w:line="240" w:lineRule="auto"/>
      </w:pPr>
      <w:r>
        <w:separator/>
      </w:r>
    </w:p>
  </w:endnote>
  <w:endnote w:type="continuationSeparator" w:id="0">
    <w:p w14:paraId="7BA16F2D" w14:textId="77777777" w:rsidR="009F7680" w:rsidRDefault="009F7680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9E2DD" w14:textId="77777777" w:rsidR="00A5445A" w:rsidRDefault="00A544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46D9C" w14:textId="77777777" w:rsidR="00A5445A" w:rsidRPr="00BB5374" w:rsidRDefault="00A5445A" w:rsidP="00A5445A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3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369DE126" w14:textId="77777777" w:rsidR="00A5445A" w:rsidRPr="00BB5374" w:rsidRDefault="00A5445A" w:rsidP="00A5445A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2439" w14:textId="77777777" w:rsidR="00A5445A" w:rsidRDefault="00A54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D7395" w14:textId="77777777" w:rsidR="009F7680" w:rsidRDefault="009F7680" w:rsidP="00FC7F36">
      <w:pPr>
        <w:spacing w:line="240" w:lineRule="auto"/>
      </w:pPr>
      <w:r>
        <w:separator/>
      </w:r>
    </w:p>
  </w:footnote>
  <w:footnote w:type="continuationSeparator" w:id="0">
    <w:p w14:paraId="2CC2B178" w14:textId="77777777" w:rsidR="009F7680" w:rsidRDefault="009F7680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201A" w14:textId="77777777" w:rsidR="00A5445A" w:rsidRDefault="00A544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D64A" w14:textId="6480DC9F" w:rsidR="00003E3F" w:rsidRDefault="00003E3F" w:rsidP="00003E3F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8131DE3" wp14:editId="306E50E7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CD9E30780A868849BD53D23A088AD2B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How to conduct a Management Review Team Meeting</w:t>
        </w:r>
      </w:sdtContent>
    </w:sdt>
  </w:p>
  <w:p w14:paraId="548FBBE9" w14:textId="77777777" w:rsidR="00003E3F" w:rsidRDefault="00003E3F" w:rsidP="00003E3F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2928AA1F" w14:textId="77777777" w:rsidR="00003E3F" w:rsidRDefault="00003E3F" w:rsidP="00003E3F">
    <w:pPr>
      <w:pStyle w:val="Header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DFDA" w14:textId="77777777" w:rsidR="00A5445A" w:rsidRDefault="00A544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57A9D"/>
    <w:multiLevelType w:val="hybridMultilevel"/>
    <w:tmpl w:val="35009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8625D"/>
    <w:multiLevelType w:val="hybridMultilevel"/>
    <w:tmpl w:val="9E164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5566A"/>
    <w:multiLevelType w:val="hybridMultilevel"/>
    <w:tmpl w:val="BD7A6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B1D4C"/>
    <w:multiLevelType w:val="hybridMultilevel"/>
    <w:tmpl w:val="4C188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906D9"/>
    <w:multiLevelType w:val="hybridMultilevel"/>
    <w:tmpl w:val="D18C9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555B1E"/>
    <w:multiLevelType w:val="hybridMultilevel"/>
    <w:tmpl w:val="9306F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112EE"/>
    <w:multiLevelType w:val="hybridMultilevel"/>
    <w:tmpl w:val="D9A4F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84866">
    <w:abstractNumId w:val="5"/>
  </w:num>
  <w:num w:numId="2" w16cid:durableId="487864473">
    <w:abstractNumId w:val="3"/>
  </w:num>
  <w:num w:numId="3" w16cid:durableId="1453134415">
    <w:abstractNumId w:val="0"/>
  </w:num>
  <w:num w:numId="4" w16cid:durableId="1658194399">
    <w:abstractNumId w:val="6"/>
  </w:num>
  <w:num w:numId="5" w16cid:durableId="291715702">
    <w:abstractNumId w:val="2"/>
  </w:num>
  <w:num w:numId="6" w16cid:durableId="670062556">
    <w:abstractNumId w:val="4"/>
  </w:num>
  <w:num w:numId="7" w16cid:durableId="1870408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C1"/>
    <w:rsid w:val="00003E3F"/>
    <w:rsid w:val="0004472E"/>
    <w:rsid w:val="000C36D2"/>
    <w:rsid w:val="001A5BB8"/>
    <w:rsid w:val="001D0A89"/>
    <w:rsid w:val="00265696"/>
    <w:rsid w:val="002E6508"/>
    <w:rsid w:val="0033057B"/>
    <w:rsid w:val="00387B67"/>
    <w:rsid w:val="003D7582"/>
    <w:rsid w:val="003E46C4"/>
    <w:rsid w:val="003E4EFD"/>
    <w:rsid w:val="00411E04"/>
    <w:rsid w:val="0041716B"/>
    <w:rsid w:val="004346F6"/>
    <w:rsid w:val="0046155B"/>
    <w:rsid w:val="00476B76"/>
    <w:rsid w:val="00482C25"/>
    <w:rsid w:val="004C6527"/>
    <w:rsid w:val="004C7649"/>
    <w:rsid w:val="004D411C"/>
    <w:rsid w:val="004F1D06"/>
    <w:rsid w:val="004F64C4"/>
    <w:rsid w:val="004F7841"/>
    <w:rsid w:val="005756A9"/>
    <w:rsid w:val="005B0FC1"/>
    <w:rsid w:val="005C753E"/>
    <w:rsid w:val="006077D9"/>
    <w:rsid w:val="006732CF"/>
    <w:rsid w:val="006D3999"/>
    <w:rsid w:val="006E0D07"/>
    <w:rsid w:val="006F2F65"/>
    <w:rsid w:val="00723E58"/>
    <w:rsid w:val="007C3AFD"/>
    <w:rsid w:val="008068CB"/>
    <w:rsid w:val="0087611C"/>
    <w:rsid w:val="008C5338"/>
    <w:rsid w:val="00946C5A"/>
    <w:rsid w:val="009D7C26"/>
    <w:rsid w:val="009F7680"/>
    <w:rsid w:val="00A264BD"/>
    <w:rsid w:val="00A274DD"/>
    <w:rsid w:val="00A418B5"/>
    <w:rsid w:val="00A5445A"/>
    <w:rsid w:val="00A632E5"/>
    <w:rsid w:val="00A71201"/>
    <w:rsid w:val="00A923DC"/>
    <w:rsid w:val="00AE4038"/>
    <w:rsid w:val="00AF4212"/>
    <w:rsid w:val="00B55C04"/>
    <w:rsid w:val="00B6292E"/>
    <w:rsid w:val="00BB5374"/>
    <w:rsid w:val="00BC5B9C"/>
    <w:rsid w:val="00C73E21"/>
    <w:rsid w:val="00CD6C87"/>
    <w:rsid w:val="00D36EC6"/>
    <w:rsid w:val="00DF5073"/>
    <w:rsid w:val="00E26A1B"/>
    <w:rsid w:val="00E26DB6"/>
    <w:rsid w:val="00E81BCB"/>
    <w:rsid w:val="00E83453"/>
    <w:rsid w:val="00EB4632"/>
    <w:rsid w:val="00FB13B4"/>
    <w:rsid w:val="00FC0862"/>
    <w:rsid w:val="00FC7F36"/>
    <w:rsid w:val="00FE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1F8DA"/>
  <w15:chartTrackingRefBased/>
  <w15:docId w15:val="{C0A901D9-CF92-459D-99E3-FC147343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E3F"/>
    <w:pPr>
      <w:spacing w:before="36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8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3E3F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6C5A"/>
    <w:pPr>
      <w:keepNext/>
      <w:keepLines/>
      <w:spacing w:before="240" w:after="100" w:afterAutospacing="1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D0A89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03E3F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B0FC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46C5A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EB463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B4632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\0%20-%20HIGH%20TABLE\9%20-%20Templates\document%20template%20v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B70F36C4F8244FAA2752EE63780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AEA2D-4BE3-AC40-99A6-8054EB4271FC}"/>
      </w:docPartPr>
      <w:docPartBody>
        <w:p w:rsidR="0084620D" w:rsidRDefault="00B524DF" w:rsidP="00B524DF">
          <w:pPr>
            <w:pStyle w:val="CFB70F36C4F8244FAA2752EE63780B5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B59A66417DC9FB428C49B5C36CE3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9FD33-7BE3-0241-BA61-E3BFCEE27CFE}"/>
      </w:docPartPr>
      <w:docPartBody>
        <w:p w:rsidR="0084620D" w:rsidRDefault="00B524DF" w:rsidP="00B524DF">
          <w:pPr>
            <w:pStyle w:val="B59A66417DC9FB428C49B5C36CE3BCBD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CD9E30780A868849BD53D23A088AD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AF967-39E2-904A-9509-C3D5BA5F4B05}"/>
      </w:docPartPr>
      <w:docPartBody>
        <w:p w:rsidR="00B302E0" w:rsidRDefault="00D35E90" w:rsidP="00D35E90">
          <w:pPr>
            <w:pStyle w:val="CD9E30780A868849BD53D23A088AD2B2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01"/>
    <w:rsid w:val="0002385F"/>
    <w:rsid w:val="005756A9"/>
    <w:rsid w:val="005C753E"/>
    <w:rsid w:val="0062046A"/>
    <w:rsid w:val="0084620D"/>
    <w:rsid w:val="008F53DB"/>
    <w:rsid w:val="00940942"/>
    <w:rsid w:val="00A300F2"/>
    <w:rsid w:val="00B302E0"/>
    <w:rsid w:val="00B524DF"/>
    <w:rsid w:val="00B65801"/>
    <w:rsid w:val="00B748A4"/>
    <w:rsid w:val="00BA744C"/>
    <w:rsid w:val="00D35E90"/>
    <w:rsid w:val="00DD36A5"/>
    <w:rsid w:val="00ED06B8"/>
    <w:rsid w:val="00F2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5E90"/>
    <w:rPr>
      <w:color w:val="808080"/>
    </w:rPr>
  </w:style>
  <w:style w:type="paragraph" w:customStyle="1" w:styleId="CFB70F36C4F8244FAA2752EE63780B57">
    <w:name w:val="CFB70F36C4F8244FAA2752EE63780B57"/>
    <w:rsid w:val="00B524DF"/>
    <w:pPr>
      <w:spacing w:after="0" w:line="240" w:lineRule="auto"/>
    </w:pPr>
    <w:rPr>
      <w:sz w:val="24"/>
      <w:szCs w:val="24"/>
    </w:rPr>
  </w:style>
  <w:style w:type="paragraph" w:customStyle="1" w:styleId="B59A66417DC9FB428C49B5C36CE3BCBD">
    <w:name w:val="B59A66417DC9FB428C49B5C36CE3BCBD"/>
    <w:rsid w:val="00B524DF"/>
    <w:pPr>
      <w:spacing w:after="0" w:line="240" w:lineRule="auto"/>
    </w:pPr>
    <w:rPr>
      <w:sz w:val="24"/>
      <w:szCs w:val="24"/>
    </w:rPr>
  </w:style>
  <w:style w:type="paragraph" w:customStyle="1" w:styleId="CD9E30780A868849BD53D23A088AD2B2">
    <w:name w:val="CD9E30780A868849BD53D23A088AD2B2"/>
    <w:rsid w:val="00D35E90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6DD8E-63E1-294C-B643-6573B944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C:\Users\stuar\Dropbox\0 - HIGH TABLE\9 - Templates\document template v1.dotx</Template>
  <TotalTime>29</TotalTime>
  <Pages>5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conduct an internal audit</vt:lpstr>
    </vt:vector>
  </TitlesOfParts>
  <Manager/>
  <Company>[Company]</Company>
  <LinksUpToDate>false</LinksUpToDate>
  <CharactersWithSpaces>2637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conduct a Management Review Team Meeting</dc:title>
  <dc:subject>Conducting Management Review Team Meetings: a guide for Information Security Managers</dc:subject>
  <dc:creator>Stuart Barker</dc:creator>
  <cp:keywords/>
  <dc:description/>
  <cp:lastModifiedBy>Stuart Barker</cp:lastModifiedBy>
  <cp:revision>23</cp:revision>
  <cp:lastPrinted>2019-06-24T11:15:00Z</cp:lastPrinted>
  <dcterms:created xsi:type="dcterms:W3CDTF">2021-04-30T08:26:00Z</dcterms:created>
  <dcterms:modified xsi:type="dcterms:W3CDTF">2026-05-11T06:41:00Z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